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F56539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«Детский сад № 151 комбинированного вида» </w:t>
            </w:r>
            <w:proofErr w:type="gramStart"/>
            <w:r>
              <w:rPr>
                <w:color w:val="000000"/>
                <w:sz w:val="20"/>
                <w:szCs w:val="20"/>
              </w:rPr>
              <w:t>Ново-Савиновского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F56539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 xml:space="preserve">420066, Республика Татарстан,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Казань, ул. Бондаренко, д.10а; </w:t>
            </w:r>
            <w:proofErr w:type="spellStart"/>
            <w:r>
              <w:rPr>
                <w:color w:val="000000"/>
                <w:sz w:val="20"/>
                <w:szCs w:val="20"/>
              </w:rPr>
              <w:t>Петручик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F5653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F5653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F5653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F5653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F5653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F56539" w:rsidRPr="00F56539">
          <w:rPr>
            <w:b w:val="0"/>
          </w:rPr>
          <w:t xml:space="preserve"> 1.1.0.2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F56539" w:rsidP="00232C8F">
            <w:pPr>
              <w:rPr>
                <w:i/>
              </w:rPr>
            </w:pPr>
            <w:r>
              <w:rPr>
                <w:i/>
              </w:rPr>
              <w:t>Заместитель заведующего по административно-хозяйственной работе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F56539" w:rsidP="00232C8F">
            <w:r>
              <w:t>21959 03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F56539" w:rsidRPr="00F56539">
          <w:rPr>
            <w:rStyle w:val="aa"/>
            <w:i/>
          </w:rPr>
          <w:t xml:space="preserve"> Административный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F56539" w:rsidRPr="00F56539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r w:rsidR="00613152">
        <w:fldChar w:fldCharType="begin"/>
      </w:r>
      <w:r w:rsidR="00613152">
        <w:instrText xml:space="preserve"> DOCVARIABLE "etks_info" \* MERGEFORMAT </w:instrText>
      </w:r>
      <w:r w:rsidR="00613152">
        <w:fldChar w:fldCharType="separate"/>
      </w:r>
      <w:r w:rsidR="00F56539" w:rsidRPr="00F56539">
        <w:rPr>
          <w:i/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руководителей</w:t>
      </w:r>
      <w:proofErr w:type="gramStart"/>
      <w:r w:rsidR="00F56539" w:rsidRPr="00F56539">
        <w:rPr>
          <w:i/>
          <w:u w:val="single"/>
        </w:rPr>
        <w:t>.</w:t>
      </w:r>
      <w:proofErr w:type="gramEnd"/>
      <w:r w:rsidR="00F56539" w:rsidRPr="00F56539">
        <w:rPr>
          <w:i/>
          <w:u w:val="single"/>
        </w:rPr>
        <w:t xml:space="preserve"> </w:t>
      </w:r>
      <w:r w:rsidR="00613152">
        <w:fldChar w:fldCharType="end"/>
      </w:r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</w:t>
      </w:r>
      <w:proofErr w:type="gramStart"/>
      <w:r w:rsidR="00F31AF6" w:rsidRPr="00F31AF6">
        <w:rPr>
          <w:color w:val="000000"/>
          <w:sz w:val="20"/>
          <w:szCs w:val="20"/>
          <w:vertAlign w:val="superscript"/>
        </w:rPr>
        <w:t>в</w:t>
      </w:r>
      <w:proofErr w:type="gramEnd"/>
      <w:r w:rsidR="00F31AF6" w:rsidRPr="00F31AF6">
        <w:rPr>
          <w:color w:val="000000"/>
          <w:sz w:val="20"/>
          <w:szCs w:val="20"/>
          <w:vertAlign w:val="superscript"/>
        </w:rPr>
        <w:t>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 xml:space="preserve"> </w:t>
      </w:r>
      <w:proofErr w:type="gramStart"/>
      <w:r w:rsidRPr="00776AA2">
        <w:t>работающих</w:t>
      </w:r>
      <w:proofErr w:type="gramEnd"/>
      <w:r w:rsidRPr="00776AA2">
        <w:t>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F56539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F56539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F56539" w:rsidP="00145419">
            <w:pPr>
              <w:jc w:val="center"/>
            </w:pPr>
            <w:r>
              <w:t>0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F56539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F56539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F56539" w:rsidP="0098630F">
            <w:pPr>
              <w:jc w:val="center"/>
            </w:pPr>
            <w:r>
              <w:t>037-632-082 49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A20882" w:rsidRDefault="00481C22" w:rsidP="00A20882">
      <w:pPr>
        <w:jc w:val="both"/>
        <w:rPr>
          <w:i/>
        </w:rPr>
      </w:pPr>
      <w:r w:rsidRPr="00776AA2">
        <w:rPr>
          <w:b/>
        </w:rPr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fldSimple w:instr=" DOCVARIABLE oborud \* MERGEFORMAT ">
        <w:r w:rsidR="00F56539" w:rsidRPr="00F56539">
          <w:rPr>
            <w:rStyle w:val="aa"/>
            <w:i/>
          </w:rPr>
          <w:t xml:space="preserve"> ноутбук ICL </w:t>
        </w:r>
      </w:fldSimple>
      <w:r w:rsidRPr="00A20882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F56539" w:rsidRPr="00F56539">
          <w:rPr>
            <w:rStyle w:val="aa"/>
            <w:i/>
          </w:rPr>
          <w:t xml:space="preserve"> на рабочем месте не используются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6C2A3F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</w:t>
            </w:r>
            <w:proofErr w:type="gramStart"/>
            <w:r w:rsidR="00F31AF6">
              <w:t>)</w:t>
            </w:r>
            <w:r w:rsidRPr="007657D5">
              <w:t>у</w:t>
            </w:r>
            <w:proofErr w:type="gramEnd"/>
            <w:r w:rsidRPr="007657D5">
              <w:t>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Эффективность </w:t>
            </w:r>
            <w:proofErr w:type="gramStart"/>
            <w:r w:rsidRPr="007657D5">
              <w:t>СИЗ</w:t>
            </w:r>
            <w:proofErr w:type="gramEnd"/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6C2A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A3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6C2A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A3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6C2A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7657D5">
              <w:rPr>
                <w:color w:val="000000"/>
              </w:rPr>
              <w:t>фиброгенного</w:t>
            </w:r>
            <w:proofErr w:type="spellEnd"/>
            <w:r w:rsidRPr="007657D5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A3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6C2A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A3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6C2A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A3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6C2A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A3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6C2A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A3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6C2A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A3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6C2A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6C2A3F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A3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6C2A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A3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6C2A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A3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6C2A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A3F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6C2A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6C2A3F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A3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6C2A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A3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A3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6C2A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6C2A3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6C2A3F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</w:r>
            <w:proofErr w:type="spellStart"/>
            <w:proofErr w:type="gramStart"/>
            <w:r w:rsidR="00481C22" w:rsidRPr="00481C22">
              <w:t>п</w:t>
            </w:r>
            <w:proofErr w:type="spellEnd"/>
            <w:proofErr w:type="gramEnd"/>
            <w:r w:rsidR="00481C22" w:rsidRPr="00481C22">
              <w:t>/</w:t>
            </w:r>
            <w:proofErr w:type="spellStart"/>
            <w:r w:rsidR="00481C22" w:rsidRPr="00481C22"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A0C8F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1122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11229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A0C8F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1122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11229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A0C8F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1122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11229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6C2A3F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A0C8F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1122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11229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A0C8F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1122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11229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6C2A3F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A0C8F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1122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11229" w:rsidP="00A20882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A0C8F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11229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511229" w:rsidP="006C2A3F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Федеральный закон от 30.12.2001 №197-ФЗ "Трудовой кодекс РФ" </w:t>
            </w:r>
            <w:r w:rsidR="006C2A3F">
              <w:rPr>
                <w:i/>
                <w:sz w:val="18"/>
                <w:szCs w:val="18"/>
              </w:rPr>
              <w:t xml:space="preserve">раздел X, глава 34, статья 213, </w:t>
            </w:r>
            <w:r>
              <w:rPr>
                <w:i/>
                <w:sz w:val="18"/>
                <w:szCs w:val="18"/>
              </w:rPr>
              <w:t xml:space="preserve">Приказ Министерства здравоохранения и социального развития Российской Федерации от 12 апреля </w:t>
            </w:r>
            <w:r w:rsidR="006C2A3F">
              <w:rPr>
                <w:i/>
                <w:sz w:val="18"/>
                <w:szCs w:val="18"/>
              </w:rPr>
              <w:t>2011 г. N 302н, прил.2, п. 20 (</w:t>
            </w:r>
            <w:r>
              <w:rPr>
                <w:i/>
                <w:sz w:val="18"/>
                <w:szCs w:val="18"/>
              </w:rPr>
              <w:t>1 раз в год</w:t>
            </w:r>
            <w:r w:rsidR="006C2A3F">
              <w:rPr>
                <w:i/>
                <w:sz w:val="18"/>
                <w:szCs w:val="18"/>
              </w:rPr>
              <w:t>).</w:t>
            </w:r>
          </w:p>
        </w:tc>
      </w:tr>
    </w:tbl>
    <w:p w:rsidR="00481C2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6C2A3F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="00613152">
        <w:fldChar w:fldCharType="begin"/>
      </w:r>
      <w:r w:rsidR="00613152">
        <w:instrText xml:space="preserve"> DOCVARIABLE "s_050" \* MERGEFORMAT </w:instrText>
      </w:r>
      <w:r w:rsidR="00613152">
        <w:fldChar w:fldCharType="separate"/>
      </w:r>
      <w:r w:rsidR="007B4946" w:rsidRPr="007B4946">
        <w:rPr>
          <w:i/>
          <w:u w:val="single"/>
        </w:rPr>
        <w:t xml:space="preserve">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"Трудовой кодекс РФ" раздел XII, глава 42, статья 265, </w:t>
      </w:r>
      <w:proofErr w:type="spellStart"/>
      <w:r w:rsidR="007B4946" w:rsidRPr="007B4946">
        <w:rPr>
          <w:i/>
          <w:u w:val="single"/>
        </w:rPr>
        <w:t>СанПиН</w:t>
      </w:r>
      <w:proofErr w:type="spellEnd"/>
      <w:r w:rsidR="007B4946" w:rsidRPr="007B4946">
        <w:rPr>
          <w:i/>
          <w:u w:val="single"/>
        </w:rPr>
        <w:t xml:space="preserve"> 2.4.6.2553-09, п. 4.6.1, п. 4.6.3);</w:t>
      </w:r>
      <w:r w:rsidR="007B4946" w:rsidRPr="007B4946">
        <w:rPr>
          <w:i/>
          <w:u w:val="single"/>
        </w:rPr>
        <w:tab/>
        <w:t>   </w:t>
      </w:r>
      <w:r w:rsidR="007B4946" w:rsidRPr="007B4946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="007B4946" w:rsidRPr="007B4946">
        <w:rPr>
          <w:i/>
          <w:u w:val="single"/>
        </w:rPr>
        <w:tab/>
        <w:t>   </w:t>
      </w:r>
      <w:r w:rsidR="00613152">
        <w:fldChar w:fldCharType="end"/>
      </w:r>
      <w:r w:rsidRPr="00481C22">
        <w:rPr>
          <w:u w:val="single"/>
        </w:rPr>
        <w:t xml:space="preserve">  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fldSimple w:instr=" DOCVARIABLE fill_date \* MERGEFORMAT ">
        <w:r w:rsidR="00B72736" w:rsidRPr="00B72736">
          <w:rPr>
            <w:u w:val="single"/>
          </w:rPr>
          <w:t>23.12.2016</w:t>
        </w:r>
      </w:fldSimple>
      <w:r w:rsidRPr="00481C22">
        <w:rPr>
          <w:u w:val="single"/>
        </w:rPr>
        <w:t>   </w:t>
      </w:r>
    </w:p>
    <w:p w:rsidR="00760207" w:rsidRDefault="00760207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56539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56539" w:rsidP="004E51DC">
            <w:pPr>
              <w:pStyle w:val="a8"/>
            </w:pPr>
            <w:proofErr w:type="spellStart"/>
            <w:r>
              <w:t>Петручик</w:t>
            </w:r>
            <w:proofErr w:type="spellEnd"/>
            <w:r>
              <w:t xml:space="preserve">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5653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56539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56539" w:rsidP="004E51DC">
            <w:pPr>
              <w:pStyle w:val="a8"/>
            </w:pPr>
            <w:proofErr w:type="spellStart"/>
            <w:r>
              <w:t>Исхакова</w:t>
            </w:r>
            <w:proofErr w:type="spellEnd"/>
            <w:r>
              <w:t xml:space="preserve">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5653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F56539" w:rsidRPr="00F56539" w:rsidTr="00F5653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539" w:rsidRPr="00F56539" w:rsidRDefault="00F56539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539" w:rsidRPr="00F56539" w:rsidRDefault="00F5653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539" w:rsidRPr="00F56539" w:rsidRDefault="00F5653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56539" w:rsidRPr="00F56539" w:rsidRDefault="00F565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539" w:rsidRPr="00F56539" w:rsidRDefault="00F56539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56539" w:rsidRPr="00F56539" w:rsidRDefault="00F565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539" w:rsidRPr="00F56539" w:rsidRDefault="00F56539" w:rsidP="004E51DC">
            <w:pPr>
              <w:pStyle w:val="a8"/>
            </w:pPr>
          </w:p>
        </w:tc>
      </w:tr>
      <w:tr w:rsidR="00F56539" w:rsidRPr="00F56539" w:rsidTr="00F5653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56539" w:rsidRPr="00F56539" w:rsidRDefault="00F56539" w:rsidP="004E51DC">
            <w:pPr>
              <w:pStyle w:val="a8"/>
              <w:rPr>
                <w:vertAlign w:val="superscript"/>
              </w:rPr>
            </w:pPr>
            <w:r w:rsidRPr="00F5653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56539" w:rsidRPr="00F56539" w:rsidRDefault="00F565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56539" w:rsidRPr="00F56539" w:rsidRDefault="00F56539" w:rsidP="004E51DC">
            <w:pPr>
              <w:pStyle w:val="a8"/>
              <w:rPr>
                <w:vertAlign w:val="superscript"/>
              </w:rPr>
            </w:pPr>
            <w:r w:rsidRPr="00F5653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56539" w:rsidRPr="00F56539" w:rsidRDefault="00F565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56539" w:rsidRPr="00F56539" w:rsidRDefault="00F56539" w:rsidP="004E51DC">
            <w:pPr>
              <w:pStyle w:val="a8"/>
              <w:rPr>
                <w:vertAlign w:val="superscript"/>
              </w:rPr>
            </w:pPr>
            <w:r w:rsidRPr="00F5653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56539" w:rsidRPr="00F56539" w:rsidRDefault="00F565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56539" w:rsidRPr="00F56539" w:rsidRDefault="00F56539" w:rsidP="004E51DC">
            <w:pPr>
              <w:pStyle w:val="a8"/>
              <w:rPr>
                <w:vertAlign w:val="superscript"/>
              </w:rPr>
            </w:pPr>
            <w:r w:rsidRPr="00F56539">
              <w:rPr>
                <w:vertAlign w:val="superscript"/>
              </w:rPr>
              <w:t>(дата)</w:t>
            </w:r>
          </w:p>
        </w:tc>
      </w:tr>
      <w:tr w:rsidR="00F56539" w:rsidRPr="00F56539" w:rsidTr="00F5653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539" w:rsidRPr="00F56539" w:rsidRDefault="00F56539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539" w:rsidRPr="00F56539" w:rsidRDefault="00F5653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539" w:rsidRPr="00F56539" w:rsidRDefault="00F5653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56539" w:rsidRPr="00F56539" w:rsidRDefault="00F565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539" w:rsidRPr="00F56539" w:rsidRDefault="00F56539" w:rsidP="004E51DC">
            <w:pPr>
              <w:pStyle w:val="a8"/>
            </w:pPr>
            <w:proofErr w:type="spellStart"/>
            <w:r>
              <w:t>Кашыцина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56539" w:rsidRPr="00F56539" w:rsidRDefault="00F565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539" w:rsidRPr="00F56539" w:rsidRDefault="00F56539" w:rsidP="004E51DC">
            <w:pPr>
              <w:pStyle w:val="a8"/>
            </w:pPr>
          </w:p>
        </w:tc>
      </w:tr>
      <w:tr w:rsidR="00F56539" w:rsidRPr="00F56539" w:rsidTr="00F5653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56539" w:rsidRPr="00F56539" w:rsidRDefault="00F56539" w:rsidP="004E51DC">
            <w:pPr>
              <w:pStyle w:val="a8"/>
              <w:rPr>
                <w:vertAlign w:val="superscript"/>
              </w:rPr>
            </w:pPr>
            <w:r w:rsidRPr="00F5653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56539" w:rsidRPr="00F56539" w:rsidRDefault="00F565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56539" w:rsidRPr="00F56539" w:rsidRDefault="00F56539" w:rsidP="004E51DC">
            <w:pPr>
              <w:pStyle w:val="a8"/>
              <w:rPr>
                <w:vertAlign w:val="superscript"/>
              </w:rPr>
            </w:pPr>
            <w:r w:rsidRPr="00F5653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56539" w:rsidRPr="00F56539" w:rsidRDefault="00F565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56539" w:rsidRPr="00F56539" w:rsidRDefault="00F56539" w:rsidP="004E51DC">
            <w:pPr>
              <w:pStyle w:val="a8"/>
              <w:rPr>
                <w:vertAlign w:val="superscript"/>
              </w:rPr>
            </w:pPr>
            <w:r w:rsidRPr="00F5653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56539" w:rsidRPr="00F56539" w:rsidRDefault="00F565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56539" w:rsidRPr="00F56539" w:rsidRDefault="00F56539" w:rsidP="004E51DC">
            <w:pPr>
              <w:pStyle w:val="a8"/>
              <w:rPr>
                <w:vertAlign w:val="superscript"/>
              </w:rPr>
            </w:pPr>
            <w:r w:rsidRPr="00F56539">
              <w:rPr>
                <w:vertAlign w:val="superscript"/>
              </w:rPr>
              <w:t>(дата)</w:t>
            </w:r>
          </w:p>
        </w:tc>
      </w:tr>
      <w:tr w:rsidR="00F56539" w:rsidRPr="00F56539" w:rsidTr="00F5653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539" w:rsidRPr="00F56539" w:rsidRDefault="00F56539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539" w:rsidRPr="00F56539" w:rsidRDefault="00F5653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539" w:rsidRPr="00F56539" w:rsidRDefault="00F5653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56539" w:rsidRPr="00F56539" w:rsidRDefault="00F565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539" w:rsidRPr="00F56539" w:rsidRDefault="00F56539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56539" w:rsidRPr="00F56539" w:rsidRDefault="00F565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539" w:rsidRPr="00F56539" w:rsidRDefault="00F56539" w:rsidP="004E51DC">
            <w:pPr>
              <w:pStyle w:val="a8"/>
            </w:pPr>
          </w:p>
        </w:tc>
      </w:tr>
      <w:tr w:rsidR="00F56539" w:rsidRPr="00F56539" w:rsidTr="00F5653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56539" w:rsidRPr="00F56539" w:rsidRDefault="00F56539" w:rsidP="004E51DC">
            <w:pPr>
              <w:pStyle w:val="a8"/>
              <w:rPr>
                <w:vertAlign w:val="superscript"/>
              </w:rPr>
            </w:pPr>
            <w:r w:rsidRPr="00F5653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56539" w:rsidRPr="00F56539" w:rsidRDefault="00F565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56539" w:rsidRPr="00F56539" w:rsidRDefault="00F56539" w:rsidP="004E51DC">
            <w:pPr>
              <w:pStyle w:val="a8"/>
              <w:rPr>
                <w:vertAlign w:val="superscript"/>
              </w:rPr>
            </w:pPr>
            <w:r w:rsidRPr="00F5653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56539" w:rsidRPr="00F56539" w:rsidRDefault="00F565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56539" w:rsidRPr="00F56539" w:rsidRDefault="00F56539" w:rsidP="004E51DC">
            <w:pPr>
              <w:pStyle w:val="a8"/>
              <w:rPr>
                <w:vertAlign w:val="superscript"/>
              </w:rPr>
            </w:pPr>
            <w:r w:rsidRPr="00F5653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56539" w:rsidRPr="00F56539" w:rsidRDefault="00F565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56539" w:rsidRPr="00F56539" w:rsidRDefault="00F56539" w:rsidP="004E51DC">
            <w:pPr>
              <w:pStyle w:val="a8"/>
              <w:rPr>
                <w:vertAlign w:val="superscript"/>
              </w:rPr>
            </w:pPr>
            <w:r w:rsidRPr="00F56539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3C5C39" w:rsidRPr="003C5C39" w:rsidRDefault="005F6B08" w:rsidP="003C5C39">
      <w:bookmarkStart w:id="33" w:name="_GoBack"/>
      <w:bookmarkEnd w:id="33"/>
      <w:r w:rsidRPr="005F6B08">
        <w:t>Экспер</w:t>
      </w:r>
      <w:proofErr w:type="gramStart"/>
      <w:r w:rsidRPr="005F6B08">
        <w:t>т(</w:t>
      </w:r>
      <w:proofErr w:type="gramEnd"/>
      <w:r w:rsidRPr="005F6B08">
        <w:t>-</w:t>
      </w:r>
      <w:proofErr w:type="spellStart"/>
      <w:r w:rsidRPr="005F6B08">
        <w:t>ы</w:t>
      </w:r>
      <w:proofErr w:type="spellEnd"/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72736" w:rsidTr="00B7273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72736" w:rsidRDefault="00B72736" w:rsidP="003C5C39">
            <w:pPr>
              <w:pStyle w:val="a8"/>
            </w:pPr>
            <w:r w:rsidRPr="00B72736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72736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72736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72736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72736" w:rsidRDefault="00B72736" w:rsidP="003C5C39">
            <w:pPr>
              <w:pStyle w:val="a8"/>
            </w:pPr>
            <w:r w:rsidRPr="00B72736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72736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72736" w:rsidRDefault="00A402A6" w:rsidP="003C5C39">
            <w:pPr>
              <w:pStyle w:val="a8"/>
            </w:pPr>
            <w:r>
              <w:t>12.01.2017</w:t>
            </w:r>
          </w:p>
        </w:tc>
      </w:tr>
      <w:tr w:rsidR="00EF07A3" w:rsidRPr="00B72736" w:rsidTr="00B7273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B72736" w:rsidRDefault="00B72736" w:rsidP="003C5C39">
            <w:pPr>
              <w:pStyle w:val="a8"/>
              <w:rPr>
                <w:b/>
                <w:vertAlign w:val="superscript"/>
              </w:rPr>
            </w:pPr>
            <w:r w:rsidRPr="00B7273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B72736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B72736" w:rsidRDefault="00B72736" w:rsidP="00EF07A3">
            <w:pPr>
              <w:pStyle w:val="a8"/>
              <w:rPr>
                <w:b/>
                <w:vertAlign w:val="superscript"/>
              </w:rPr>
            </w:pPr>
            <w:r w:rsidRPr="00B7273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B72736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B72736" w:rsidRDefault="00B72736" w:rsidP="00EF07A3">
            <w:pPr>
              <w:pStyle w:val="a8"/>
              <w:rPr>
                <w:b/>
                <w:vertAlign w:val="superscript"/>
              </w:rPr>
            </w:pPr>
            <w:r w:rsidRPr="00B72736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B72736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B72736" w:rsidRDefault="00B72736" w:rsidP="00EF07A3">
            <w:pPr>
              <w:pStyle w:val="a8"/>
              <w:rPr>
                <w:vertAlign w:val="superscript"/>
              </w:rPr>
            </w:pPr>
            <w:r w:rsidRPr="00B72736">
              <w:rPr>
                <w:vertAlign w:val="superscript"/>
              </w:rPr>
              <w:t>(дата)</w:t>
            </w:r>
          </w:p>
        </w:tc>
      </w:tr>
    </w:tbl>
    <w:p w:rsidR="00FD6B40" w:rsidRPr="00E503D2" w:rsidRDefault="00FD6B40" w:rsidP="007462E1"/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</w:t>
      </w:r>
      <w:proofErr w:type="gramStart"/>
      <w:r w:rsidRPr="007462E1">
        <w:t>н(</w:t>
      </w:r>
      <w:proofErr w:type="spellStart"/>
      <w:proofErr w:type="gramEnd"/>
      <w:r w:rsidRPr="007462E1">
        <w:t>ы</w:t>
      </w:r>
      <w:proofErr w:type="spellEnd"/>
      <w:r w:rsidRPr="007462E1">
        <w:t>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F5653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56539" w:rsidP="004E51DC">
            <w:pPr>
              <w:pStyle w:val="a8"/>
            </w:pPr>
            <w:r>
              <w:t>Зайцев А.Л.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BC0CB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F56539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F5653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1.1.0.2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613152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613152" w:rsidRPr="009E2A4C">
            <w:rPr>
              <w:rStyle w:val="ad"/>
              <w:sz w:val="20"/>
              <w:szCs w:val="20"/>
            </w:rPr>
            <w:fldChar w:fldCharType="separate"/>
          </w:r>
          <w:r w:rsidR="00747848">
            <w:rPr>
              <w:rStyle w:val="ad"/>
              <w:noProof/>
              <w:sz w:val="20"/>
              <w:szCs w:val="20"/>
            </w:rPr>
            <w:t>2</w:t>
          </w:r>
          <w:r w:rsidR="00613152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747848" w:rsidRPr="00747848">
              <w:rPr>
                <w:rStyle w:val="ad"/>
                <w:noProof/>
                <w:sz w:val="20"/>
              </w:rPr>
              <w:t>3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ый персонал"/>
    <w:docVar w:name="class" w:val=" не определен "/>
    <w:docVar w:name="close_doc_flag" w:val="0"/>
    <w:docVar w:name="co_classes" w:val="   "/>
    <w:docVar w:name="codeok" w:val=" 21959 0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руководителей. 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1.0.2 "/>
    <w:docVar w:name="oborud" w:val=" ноутбук ICL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6D1621612AFB46B6B430B9138914FEEB"/>
    <w:docVar w:name="rm_id" w:val="2"/>
    <w:docVar w:name="rm_name" w:val="                                          "/>
    <w:docVar w:name="rm_number" w:val=" 1.1.0.2 "/>
    <w:docVar w:name="s_050" w:val="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3);     2. Рекомендуемые режимы труда и отдыха: в соответствии с графиком работы организации; 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на рабочем месте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3)"/>
    <w:docVar w:name="version" w:val="51"/>
  </w:docVars>
  <w:rsids>
    <w:rsidRoot w:val="00A20882"/>
    <w:rsid w:val="000024F1"/>
    <w:rsid w:val="00025683"/>
    <w:rsid w:val="00037C68"/>
    <w:rsid w:val="00046815"/>
    <w:rsid w:val="0005566C"/>
    <w:rsid w:val="000860ED"/>
    <w:rsid w:val="000905BE"/>
    <w:rsid w:val="000B37EF"/>
    <w:rsid w:val="000D1F5B"/>
    <w:rsid w:val="00110025"/>
    <w:rsid w:val="0013394F"/>
    <w:rsid w:val="001429B1"/>
    <w:rsid w:val="00145419"/>
    <w:rsid w:val="001456F8"/>
    <w:rsid w:val="0015635F"/>
    <w:rsid w:val="001607C8"/>
    <w:rsid w:val="001D6C25"/>
    <w:rsid w:val="001F4D8D"/>
    <w:rsid w:val="00232C8F"/>
    <w:rsid w:val="00234932"/>
    <w:rsid w:val="00244615"/>
    <w:rsid w:val="00246A9D"/>
    <w:rsid w:val="002A0605"/>
    <w:rsid w:val="002E55C6"/>
    <w:rsid w:val="00305B2F"/>
    <w:rsid w:val="00335F25"/>
    <w:rsid w:val="00367816"/>
    <w:rsid w:val="0038460D"/>
    <w:rsid w:val="003876C3"/>
    <w:rsid w:val="003C24DB"/>
    <w:rsid w:val="003C5C39"/>
    <w:rsid w:val="0040104A"/>
    <w:rsid w:val="00402CAC"/>
    <w:rsid w:val="004229CF"/>
    <w:rsid w:val="00444410"/>
    <w:rsid w:val="00456810"/>
    <w:rsid w:val="00481C22"/>
    <w:rsid w:val="0049210E"/>
    <w:rsid w:val="004A47AD"/>
    <w:rsid w:val="004B78DB"/>
    <w:rsid w:val="004C4DB2"/>
    <w:rsid w:val="004E51DC"/>
    <w:rsid w:val="004E5FB2"/>
    <w:rsid w:val="00510595"/>
    <w:rsid w:val="00511229"/>
    <w:rsid w:val="00563E94"/>
    <w:rsid w:val="00574FD9"/>
    <w:rsid w:val="005754C3"/>
    <w:rsid w:val="00576095"/>
    <w:rsid w:val="005A0C8F"/>
    <w:rsid w:val="005A3A36"/>
    <w:rsid w:val="005B3F9B"/>
    <w:rsid w:val="005B466C"/>
    <w:rsid w:val="005B7FE8"/>
    <w:rsid w:val="005C0A9A"/>
    <w:rsid w:val="005C7409"/>
    <w:rsid w:val="005F6B08"/>
    <w:rsid w:val="00613152"/>
    <w:rsid w:val="0069682B"/>
    <w:rsid w:val="006A075D"/>
    <w:rsid w:val="006C28B3"/>
    <w:rsid w:val="006C2A3F"/>
    <w:rsid w:val="007049EB"/>
    <w:rsid w:val="00710271"/>
    <w:rsid w:val="00717C9F"/>
    <w:rsid w:val="00745D40"/>
    <w:rsid w:val="007462E1"/>
    <w:rsid w:val="00747848"/>
    <w:rsid w:val="00760207"/>
    <w:rsid w:val="0076042D"/>
    <w:rsid w:val="007657D5"/>
    <w:rsid w:val="00776AA2"/>
    <w:rsid w:val="007867C0"/>
    <w:rsid w:val="007A4C5E"/>
    <w:rsid w:val="007B4946"/>
    <w:rsid w:val="007D1852"/>
    <w:rsid w:val="007D2CEA"/>
    <w:rsid w:val="00835248"/>
    <w:rsid w:val="008523F2"/>
    <w:rsid w:val="00883461"/>
    <w:rsid w:val="008E68DE"/>
    <w:rsid w:val="008E70C1"/>
    <w:rsid w:val="008F7985"/>
    <w:rsid w:val="0090588D"/>
    <w:rsid w:val="00915873"/>
    <w:rsid w:val="0092778A"/>
    <w:rsid w:val="00942BEF"/>
    <w:rsid w:val="00967790"/>
    <w:rsid w:val="0098630F"/>
    <w:rsid w:val="00A100AB"/>
    <w:rsid w:val="00A12349"/>
    <w:rsid w:val="00A20882"/>
    <w:rsid w:val="00A402A6"/>
    <w:rsid w:val="00A4669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72736"/>
    <w:rsid w:val="00B80FB7"/>
    <w:rsid w:val="00B83C85"/>
    <w:rsid w:val="00BA5029"/>
    <w:rsid w:val="00BC0CB1"/>
    <w:rsid w:val="00BC2753"/>
    <w:rsid w:val="00BC2F3C"/>
    <w:rsid w:val="00BF2957"/>
    <w:rsid w:val="00C02721"/>
    <w:rsid w:val="00C03F4A"/>
    <w:rsid w:val="00C61ACC"/>
    <w:rsid w:val="00CE3307"/>
    <w:rsid w:val="00CF1669"/>
    <w:rsid w:val="00D72A4C"/>
    <w:rsid w:val="00D76DF8"/>
    <w:rsid w:val="00DB1272"/>
    <w:rsid w:val="00DB5302"/>
    <w:rsid w:val="00DC1B38"/>
    <w:rsid w:val="00DD6B1F"/>
    <w:rsid w:val="00DF0C4E"/>
    <w:rsid w:val="00E124F4"/>
    <w:rsid w:val="00E36337"/>
    <w:rsid w:val="00E422CF"/>
    <w:rsid w:val="00E43EDA"/>
    <w:rsid w:val="00E503D2"/>
    <w:rsid w:val="00EB72AD"/>
    <w:rsid w:val="00EC37A1"/>
    <w:rsid w:val="00EF07A3"/>
    <w:rsid w:val="00EF3DC4"/>
    <w:rsid w:val="00F31AF6"/>
    <w:rsid w:val="00F374DA"/>
    <w:rsid w:val="00F44135"/>
    <w:rsid w:val="00F56539"/>
    <w:rsid w:val="00F76072"/>
    <w:rsid w:val="00FB001B"/>
    <w:rsid w:val="00FB24BF"/>
    <w:rsid w:val="00FD0BA7"/>
    <w:rsid w:val="00FD2BA8"/>
    <w:rsid w:val="00FD6B40"/>
    <w:rsid w:val="00FE21DE"/>
    <w:rsid w:val="00FE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13</TotalTime>
  <Pages>3</Pages>
  <Words>616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18</cp:revision>
  <dcterms:created xsi:type="dcterms:W3CDTF">2014-05-28T21:48:00Z</dcterms:created>
  <dcterms:modified xsi:type="dcterms:W3CDTF">2017-01-16T08:02:00Z</dcterms:modified>
</cp:coreProperties>
</file>